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F0EA7" w14:textId="77777777" w:rsidR="00F77D0F" w:rsidRPr="00690BA6" w:rsidRDefault="00F77D0F" w:rsidP="00F77D0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651EFFE" w14:textId="77777777" w:rsidR="00F77D0F" w:rsidRDefault="00F77D0F" w:rsidP="00F77D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0709626" w14:textId="77777777" w:rsidR="00F77D0F" w:rsidRDefault="00F77D0F" w:rsidP="00F77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3D1675" w14:textId="77777777" w:rsidR="00F77D0F" w:rsidRDefault="00F77D0F" w:rsidP="00F77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935A7F" w14:textId="77777777" w:rsidR="00F77D0F" w:rsidRDefault="00F77D0F" w:rsidP="00F77D0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5403ABBA" w14:textId="77777777" w:rsidR="00F77D0F" w:rsidRDefault="00F77D0F" w:rsidP="00F77D0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BDFE67F" w14:textId="77777777" w:rsidR="00F77D0F" w:rsidRDefault="00F77D0F" w:rsidP="00F77D0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79A6D81" w14:textId="77777777" w:rsidR="00F77D0F" w:rsidRDefault="00F77D0F" w:rsidP="00F77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67BFC3" w14:textId="77777777" w:rsidR="00F77D0F" w:rsidRDefault="00F77D0F" w:rsidP="00F77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3463C5" w14:textId="77777777" w:rsidR="00F77D0F" w:rsidRDefault="00F77D0F" w:rsidP="00F77D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03944C2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00B9D" w14:textId="77777777" w:rsidR="00F77D0F" w:rsidRDefault="00F77D0F" w:rsidP="009139A6">
      <w:r>
        <w:separator/>
      </w:r>
    </w:p>
  </w:endnote>
  <w:endnote w:type="continuationSeparator" w:id="0">
    <w:p w14:paraId="53CB901E" w14:textId="77777777" w:rsidR="00F77D0F" w:rsidRDefault="00F77D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8D7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C038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9C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A2851" w14:textId="77777777" w:rsidR="00F77D0F" w:rsidRDefault="00F77D0F" w:rsidP="009139A6">
      <w:r>
        <w:separator/>
      </w:r>
    </w:p>
  </w:footnote>
  <w:footnote w:type="continuationSeparator" w:id="0">
    <w:p w14:paraId="23573785" w14:textId="77777777" w:rsidR="00F77D0F" w:rsidRDefault="00F77D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6BF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233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FF3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D0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BEEBC"/>
  <w15:chartTrackingRefBased/>
  <w15:docId w15:val="{59527116-7DE3-42BE-AA9C-D88B86DA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2021-12-06T12:44:00Z</dcterms:created>
  <dcterms:modified xsi:type="dcterms:W3CDTF">2021-12-06T12:45:00Z</dcterms:modified>
</cp:coreProperties>
</file>